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C7E0A" w14:textId="4DE14032" w:rsidR="00535962" w:rsidRPr="00F7167E" w:rsidRDefault="003E0B7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881EEE5" wp14:editId="5E716835">
                <wp:simplePos x="0" y="0"/>
                <wp:positionH relativeFrom="column">
                  <wp:posOffset>3819525</wp:posOffset>
                </wp:positionH>
                <wp:positionV relativeFrom="paragraph">
                  <wp:posOffset>-561975</wp:posOffset>
                </wp:positionV>
                <wp:extent cx="2298700" cy="701040"/>
                <wp:effectExtent l="0" t="0" r="25400" b="22860"/>
                <wp:wrapNone/>
                <wp:docPr id="1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75496562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Content>
                                          <w:p w14:paraId="1B28AB91" w14:textId="73394A92" w:rsidR="009B51F5" w:rsidRPr="009B51F5" w:rsidRDefault="00E1763B" w:rsidP="009B51F5"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795A6E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B43F09">
                                              <w:rPr>
                                                <w:rStyle w:val="Style2"/>
                                              </w:rPr>
                                              <w:t>11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  <w:p w14:paraId="024A8789" w14:textId="77777777" w:rsidR="009B51F5" w:rsidRPr="009B51F5" w:rsidRDefault="00000000" w:rsidP="009B51F5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003E4C8B" w14:textId="77777777"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B20D27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1EEE5" id="Group 22" o:spid="_x0000_s1026" style="position:absolute;margin-left:300.75pt;margin-top:-44.25pt;width:181pt;height:55.2pt;z-index:2516541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">
                <v:rect id="Rectangle 23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4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75496562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Content>
                                    <w:p w14:paraId="1B28AB91" w14:textId="73394A92" w:rsidR="009B51F5" w:rsidRPr="009B51F5" w:rsidRDefault="00E1763B" w:rsidP="009B51F5">
                                      <w:r w:rsidRPr="00E1763B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795A6E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E1763B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B43F09">
                                        <w:rPr>
                                          <w:rStyle w:val="Style2"/>
                                        </w:rPr>
                                        <w:t>11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14:paraId="024A8789" w14:textId="77777777" w:rsidR="009B51F5" w:rsidRPr="009B51F5" w:rsidRDefault="00000000" w:rsidP="009B51F5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003E4C8B" w14:textId="77777777"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3B20D27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B51F5" w:rsidRPr="009B51F5">
        <w:rPr>
          <w:noProof/>
        </w:rPr>
        <w:drawing>
          <wp:anchor distT="0" distB="0" distL="114300" distR="114300" simplePos="0" relativeHeight="251655168" behindDoc="0" locked="0" layoutInCell="1" allowOverlap="1" wp14:anchorId="5C999426" wp14:editId="4A651CF8">
            <wp:simplePos x="0" y="0"/>
            <wp:positionH relativeFrom="column">
              <wp:posOffset>-361950</wp:posOffset>
            </wp:positionH>
            <wp:positionV relativeFrom="paragraph">
              <wp:posOffset>-311150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1F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F4CA5" wp14:editId="187C26A4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A06B7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F4CA5" id="Text Box 21" o:spid="_x0000_s1031" type="#_x0000_t202" style="position:absolute;margin-left:-27.75pt;margin-top:-42.9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YFj9+4AAAAAoBAAAPAAAAAAAAAAAAAAAAADUEAABkcnMvZG93bnJldi54bWxQSwUGAAAA&#10;AAQABADzAAAAQgUAAAAA&#10;" filled="f" stroked="f">
                <v:textbox inset="0,0,0,0">
                  <w:txbxContent>
                    <w:p w14:paraId="13DA06B7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6DE32D1A" wp14:editId="3F46423F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8C1E34" w14:textId="77777777" w:rsidR="00535962" w:rsidRPr="00535962" w:rsidRDefault="009B51F5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6831D9" wp14:editId="094D05D6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635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913C7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831D9" id="Text Box 12" o:spid="_x0000_s1032" type="#_x0000_t202" style="position:absolute;margin-left:380.7pt;margin-top:5.05pt;width:114.0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07FxkN4AAAAJAQAADwAAAAAAAAAAAAAAAAA+BAAAZHJzL2Rvd25yZXYueG1s&#10;UEsFBgAAAAAEAAQA8wAAAEkFAAAAAA==&#10;" filled="f" stroked="f">
                <v:textbox>
                  <w:txbxContent>
                    <w:p w14:paraId="726913C7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6F58D4" w14:textId="77777777" w:rsidR="00535962" w:rsidRDefault="009B51F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59877" wp14:editId="1DCA3C31">
                <wp:simplePos x="0" y="0"/>
                <wp:positionH relativeFrom="column">
                  <wp:posOffset>1514475</wp:posOffset>
                </wp:positionH>
                <wp:positionV relativeFrom="paragraph">
                  <wp:posOffset>44450</wp:posOffset>
                </wp:positionV>
                <wp:extent cx="284861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94D12" w14:textId="77777777" w:rsidR="009B51F5" w:rsidRPr="009B51F5" w:rsidRDefault="00000000" w:rsidP="009B51F5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9B51F5" w:rsidRPr="009B51F5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35E9EEE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59877" id="Text Box 16" o:spid="_x0000_s1033" type="#_x0000_t202" style="position:absolute;margin-left:119.25pt;margin-top:3.5pt;width:22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" stroked="f">
                <v:textbox>
                  <w:txbxContent>
                    <w:p w14:paraId="69894D12" w14:textId="77777777" w:rsidR="009B51F5" w:rsidRPr="009B51F5" w:rsidRDefault="00000000" w:rsidP="009B51F5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9B51F5" w:rsidRPr="009B51F5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35E9EEE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073F90" wp14:editId="1D1E50C8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DEFC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73F90" id="Text Box 13" o:spid="_x0000_s1034" type="#_x0000_t202" style="position:absolute;margin-left:401.1pt;margin-top:3.4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5FADEFC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AF8FB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2A0D84" w14:textId="77777777" w:rsidR="00A640BD" w:rsidRPr="00C66D08" w:rsidRDefault="009B51F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DB77D" wp14:editId="3C44FE0B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0" r="254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DDA76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B77D" id="Text Box 18" o:spid="_x0000_s1035" type="#_x0000_t202" style="position:absolute;left:0;text-align:left;margin-left:19.1pt;margin-top:6.6pt;width:401.45pt;height:3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CRv1r3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010DDA76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30556236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6A5829D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2690A87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169A9DA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49E64F5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0B93F6AE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466B255C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1785247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9D4041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05AD44DE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337A4B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68B68619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D435ED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98744" w14:textId="77777777" w:rsidR="000F2307" w:rsidRDefault="000F2307" w:rsidP="001007E7">
      <w:pPr>
        <w:spacing w:after="0" w:line="240" w:lineRule="auto"/>
      </w:pPr>
      <w:r>
        <w:separator/>
      </w:r>
    </w:p>
  </w:endnote>
  <w:endnote w:type="continuationSeparator" w:id="0">
    <w:p w14:paraId="7360CC07" w14:textId="77777777" w:rsidR="000F2307" w:rsidRDefault="000F23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E67F" w14:textId="77777777" w:rsidR="001007E7" w:rsidRDefault="009B51F5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ECAAE1" wp14:editId="5E643F1F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7D1E6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CAA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1E7D1E6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6D669BE" wp14:editId="2AA383ED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08F622" wp14:editId="18D76ACB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B69A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6212B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08F622" id="Text Box 3" o:spid="_x0000_s1037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388B69A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76212B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D93602A" w14:textId="77777777" w:rsidR="001007E7" w:rsidRDefault="001007E7">
    <w:pPr>
      <w:pStyle w:val="Footer"/>
      <w:rPr>
        <w:rFonts w:ascii="Arial Narrow" w:hAnsi="Arial Narrow"/>
        <w:sz w:val="12"/>
      </w:rPr>
    </w:pPr>
  </w:p>
  <w:p w14:paraId="79DD16C7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BFC33C" w14:textId="77777777" w:rsidR="00CA0E82" w:rsidRDefault="00CA0E82">
    <w:pPr>
      <w:pStyle w:val="Footer"/>
      <w:rPr>
        <w:rFonts w:ascii="Arial Narrow" w:hAnsi="Arial Narrow"/>
        <w:sz w:val="12"/>
      </w:rPr>
    </w:pPr>
  </w:p>
  <w:p w14:paraId="24B1A0DA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D748CAF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458E" w14:textId="77777777" w:rsidR="000F2307" w:rsidRDefault="000F2307" w:rsidP="001007E7">
      <w:pPr>
        <w:spacing w:after="0" w:line="240" w:lineRule="auto"/>
      </w:pPr>
      <w:r>
        <w:separator/>
      </w:r>
    </w:p>
  </w:footnote>
  <w:footnote w:type="continuationSeparator" w:id="0">
    <w:p w14:paraId="563AC84E" w14:textId="77777777" w:rsidR="000F2307" w:rsidRDefault="000F2307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713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27520"/>
    <w:rsid w:val="00033245"/>
    <w:rsid w:val="000338AB"/>
    <w:rsid w:val="00034DD9"/>
    <w:rsid w:val="000358DF"/>
    <w:rsid w:val="00045479"/>
    <w:rsid w:val="000606DB"/>
    <w:rsid w:val="000713B3"/>
    <w:rsid w:val="000B06EF"/>
    <w:rsid w:val="000B0DCD"/>
    <w:rsid w:val="000B131A"/>
    <w:rsid w:val="000C73D4"/>
    <w:rsid w:val="000D1DA8"/>
    <w:rsid w:val="000E40D9"/>
    <w:rsid w:val="000F2307"/>
    <w:rsid w:val="000F39AE"/>
    <w:rsid w:val="00100079"/>
    <w:rsid w:val="001007E7"/>
    <w:rsid w:val="001020C0"/>
    <w:rsid w:val="00104578"/>
    <w:rsid w:val="00123BFE"/>
    <w:rsid w:val="00152A7A"/>
    <w:rsid w:val="00157600"/>
    <w:rsid w:val="001671F5"/>
    <w:rsid w:val="00167E56"/>
    <w:rsid w:val="00170EC5"/>
    <w:rsid w:val="00181E8D"/>
    <w:rsid w:val="00191063"/>
    <w:rsid w:val="00194FF2"/>
    <w:rsid w:val="001A3F92"/>
    <w:rsid w:val="001F54A1"/>
    <w:rsid w:val="001F73A7"/>
    <w:rsid w:val="002009A7"/>
    <w:rsid w:val="00201761"/>
    <w:rsid w:val="002054DD"/>
    <w:rsid w:val="0020775B"/>
    <w:rsid w:val="0021759E"/>
    <w:rsid w:val="00223D91"/>
    <w:rsid w:val="002468AD"/>
    <w:rsid w:val="00253DBA"/>
    <w:rsid w:val="0026335F"/>
    <w:rsid w:val="00281B32"/>
    <w:rsid w:val="00283880"/>
    <w:rsid w:val="00295BD4"/>
    <w:rsid w:val="002B2CED"/>
    <w:rsid w:val="002B314C"/>
    <w:rsid w:val="002D451D"/>
    <w:rsid w:val="002D66E3"/>
    <w:rsid w:val="002E1412"/>
    <w:rsid w:val="002F63DD"/>
    <w:rsid w:val="00306AA4"/>
    <w:rsid w:val="00314023"/>
    <w:rsid w:val="00341484"/>
    <w:rsid w:val="00341C4F"/>
    <w:rsid w:val="00346A60"/>
    <w:rsid w:val="00361AEE"/>
    <w:rsid w:val="003734CA"/>
    <w:rsid w:val="003912F5"/>
    <w:rsid w:val="00392351"/>
    <w:rsid w:val="00393D01"/>
    <w:rsid w:val="003A4C86"/>
    <w:rsid w:val="003B7772"/>
    <w:rsid w:val="003D6AF0"/>
    <w:rsid w:val="003E0B76"/>
    <w:rsid w:val="003F14F4"/>
    <w:rsid w:val="003F5034"/>
    <w:rsid w:val="00400DBB"/>
    <w:rsid w:val="00404131"/>
    <w:rsid w:val="00423B9D"/>
    <w:rsid w:val="0042490F"/>
    <w:rsid w:val="004379A6"/>
    <w:rsid w:val="00444DF2"/>
    <w:rsid w:val="00455EB5"/>
    <w:rsid w:val="00456C17"/>
    <w:rsid w:val="00466B9C"/>
    <w:rsid w:val="00477B73"/>
    <w:rsid w:val="004A6962"/>
    <w:rsid w:val="004B30DA"/>
    <w:rsid w:val="004D45A8"/>
    <w:rsid w:val="004E1334"/>
    <w:rsid w:val="004F2835"/>
    <w:rsid w:val="00500DA4"/>
    <w:rsid w:val="00535962"/>
    <w:rsid w:val="005414DF"/>
    <w:rsid w:val="00544A18"/>
    <w:rsid w:val="0056110C"/>
    <w:rsid w:val="005A6E7E"/>
    <w:rsid w:val="005C4C6A"/>
    <w:rsid w:val="005E2AF7"/>
    <w:rsid w:val="005F293F"/>
    <w:rsid w:val="0060239A"/>
    <w:rsid w:val="00611A07"/>
    <w:rsid w:val="00623F33"/>
    <w:rsid w:val="0062592A"/>
    <w:rsid w:val="00630541"/>
    <w:rsid w:val="00642F5F"/>
    <w:rsid w:val="00643FAC"/>
    <w:rsid w:val="006471AF"/>
    <w:rsid w:val="006506D0"/>
    <w:rsid w:val="00651E48"/>
    <w:rsid w:val="0065420B"/>
    <w:rsid w:val="00666D56"/>
    <w:rsid w:val="006709BC"/>
    <w:rsid w:val="006745F1"/>
    <w:rsid w:val="006A0B2D"/>
    <w:rsid w:val="006B5BC5"/>
    <w:rsid w:val="006D7323"/>
    <w:rsid w:val="006F567F"/>
    <w:rsid w:val="00701BDD"/>
    <w:rsid w:val="00717970"/>
    <w:rsid w:val="007212FB"/>
    <w:rsid w:val="00725091"/>
    <w:rsid w:val="00731BA7"/>
    <w:rsid w:val="00753C69"/>
    <w:rsid w:val="00780880"/>
    <w:rsid w:val="00795A6E"/>
    <w:rsid w:val="007A03C2"/>
    <w:rsid w:val="007B0E1F"/>
    <w:rsid w:val="007B6F6F"/>
    <w:rsid w:val="00820C9F"/>
    <w:rsid w:val="00824A26"/>
    <w:rsid w:val="0082707E"/>
    <w:rsid w:val="008315B0"/>
    <w:rsid w:val="00854CEB"/>
    <w:rsid w:val="00866D0D"/>
    <w:rsid w:val="00886E9F"/>
    <w:rsid w:val="00896DFE"/>
    <w:rsid w:val="008A0FBD"/>
    <w:rsid w:val="008B3AE5"/>
    <w:rsid w:val="008C388B"/>
    <w:rsid w:val="0093147C"/>
    <w:rsid w:val="00933196"/>
    <w:rsid w:val="0093711B"/>
    <w:rsid w:val="00954504"/>
    <w:rsid w:val="00966EEE"/>
    <w:rsid w:val="009677AF"/>
    <w:rsid w:val="00982B9D"/>
    <w:rsid w:val="009B4A9C"/>
    <w:rsid w:val="009B51F5"/>
    <w:rsid w:val="009B5872"/>
    <w:rsid w:val="009B7EB6"/>
    <w:rsid w:val="009D19E5"/>
    <w:rsid w:val="009D6D79"/>
    <w:rsid w:val="009E51B4"/>
    <w:rsid w:val="009F0613"/>
    <w:rsid w:val="00A16099"/>
    <w:rsid w:val="00A231BB"/>
    <w:rsid w:val="00A3183B"/>
    <w:rsid w:val="00A32E97"/>
    <w:rsid w:val="00A640BD"/>
    <w:rsid w:val="00A641A7"/>
    <w:rsid w:val="00A72F42"/>
    <w:rsid w:val="00AB089F"/>
    <w:rsid w:val="00AD7919"/>
    <w:rsid w:val="00AE6AB5"/>
    <w:rsid w:val="00B06857"/>
    <w:rsid w:val="00B206BD"/>
    <w:rsid w:val="00B223C4"/>
    <w:rsid w:val="00B30131"/>
    <w:rsid w:val="00B4351C"/>
    <w:rsid w:val="00B43F09"/>
    <w:rsid w:val="00B52434"/>
    <w:rsid w:val="00B54576"/>
    <w:rsid w:val="00B62EEF"/>
    <w:rsid w:val="00B671AF"/>
    <w:rsid w:val="00B809AE"/>
    <w:rsid w:val="00B91FF2"/>
    <w:rsid w:val="00B97B51"/>
    <w:rsid w:val="00BA0007"/>
    <w:rsid w:val="00BA0FCE"/>
    <w:rsid w:val="00BA784D"/>
    <w:rsid w:val="00BB1D79"/>
    <w:rsid w:val="00BC1D0C"/>
    <w:rsid w:val="00BC61BD"/>
    <w:rsid w:val="00BE0637"/>
    <w:rsid w:val="00BF3A90"/>
    <w:rsid w:val="00C078CB"/>
    <w:rsid w:val="00C22DBE"/>
    <w:rsid w:val="00C409A0"/>
    <w:rsid w:val="00C41A9C"/>
    <w:rsid w:val="00C44604"/>
    <w:rsid w:val="00C5078F"/>
    <w:rsid w:val="00C66D08"/>
    <w:rsid w:val="00C71904"/>
    <w:rsid w:val="00C7470C"/>
    <w:rsid w:val="00CA0E82"/>
    <w:rsid w:val="00CA164C"/>
    <w:rsid w:val="00CA2411"/>
    <w:rsid w:val="00CA4661"/>
    <w:rsid w:val="00CD2B46"/>
    <w:rsid w:val="00CD2F36"/>
    <w:rsid w:val="00CE67A3"/>
    <w:rsid w:val="00CF49E4"/>
    <w:rsid w:val="00D2008D"/>
    <w:rsid w:val="00D24FA7"/>
    <w:rsid w:val="00D31413"/>
    <w:rsid w:val="00D41AB2"/>
    <w:rsid w:val="00D45A3E"/>
    <w:rsid w:val="00D51F21"/>
    <w:rsid w:val="00D5638B"/>
    <w:rsid w:val="00D64696"/>
    <w:rsid w:val="00D703D2"/>
    <w:rsid w:val="00D90D49"/>
    <w:rsid w:val="00DC5D96"/>
    <w:rsid w:val="00DD3987"/>
    <w:rsid w:val="00DD4F3E"/>
    <w:rsid w:val="00DF0888"/>
    <w:rsid w:val="00E13E55"/>
    <w:rsid w:val="00E1763B"/>
    <w:rsid w:val="00E30765"/>
    <w:rsid w:val="00E34646"/>
    <w:rsid w:val="00E428B3"/>
    <w:rsid w:val="00E446DC"/>
    <w:rsid w:val="00E82502"/>
    <w:rsid w:val="00EA6B34"/>
    <w:rsid w:val="00EA7406"/>
    <w:rsid w:val="00EE0F90"/>
    <w:rsid w:val="00EE1E7B"/>
    <w:rsid w:val="00EF5515"/>
    <w:rsid w:val="00F1048D"/>
    <w:rsid w:val="00F16EF1"/>
    <w:rsid w:val="00F1722E"/>
    <w:rsid w:val="00F225BF"/>
    <w:rsid w:val="00F2500B"/>
    <w:rsid w:val="00F3637F"/>
    <w:rsid w:val="00F44A6F"/>
    <w:rsid w:val="00F51F95"/>
    <w:rsid w:val="00F53753"/>
    <w:rsid w:val="00F609C2"/>
    <w:rsid w:val="00F7167E"/>
    <w:rsid w:val="00F7443C"/>
    <w:rsid w:val="00F85171"/>
    <w:rsid w:val="00F9504D"/>
    <w:rsid w:val="00FB01F7"/>
    <w:rsid w:val="00FC2870"/>
    <w:rsid w:val="00FC61FE"/>
    <w:rsid w:val="00FD1EF2"/>
    <w:rsid w:val="00FE5474"/>
    <w:rsid w:val="00FE6C5A"/>
    <w:rsid w:val="00FF057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6FD8B5"/>
  <w15:docId w15:val="{212AE776-8A20-496F-9B26-D62E686E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9182ADE0-E6BF-4644-A6DE-7058CAC8D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A4F72-20F3-4D8E-A970-37D214C39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2C2F37-A15D-480E-BC29-C3A113C829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56659F-D55B-4C88-A576-CECA6FAE0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82</cp:revision>
  <cp:lastPrinted>2011-03-04T18:53:00Z</cp:lastPrinted>
  <dcterms:created xsi:type="dcterms:W3CDTF">2021-04-22T19:32:00Z</dcterms:created>
  <dcterms:modified xsi:type="dcterms:W3CDTF">2026-04-17T18:47:00Z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